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2B" w:rsidRDefault="005B072B" w:rsidP="00F33135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D40F40">
        <w:rPr>
          <w:rFonts w:ascii="Times New Roman" w:hAnsi="Times New Roman"/>
          <w:b/>
          <w:sz w:val="32"/>
          <w:szCs w:val="28"/>
          <w:lang w:val="uk-UA" w:eastAsia="ru-RU"/>
        </w:rPr>
        <w:t xml:space="preserve">                                       </w:t>
      </w:r>
    </w:p>
    <w:tbl>
      <w:tblPr>
        <w:tblW w:w="1150" w:type="dxa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0"/>
      </w:tblGrid>
      <w:tr w:rsidR="005B072B" w:rsidRPr="00E92E50" w:rsidTr="005F0EAB">
        <w:tc>
          <w:tcPr>
            <w:tcW w:w="1150" w:type="dxa"/>
          </w:tcPr>
          <w:p w:rsidR="005B072B" w:rsidRPr="00E61386" w:rsidRDefault="005B072B" w:rsidP="005F0E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61386"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5B072B" w:rsidRPr="00E61386" w:rsidRDefault="005B072B" w:rsidP="00F331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30F51">
        <w:rPr>
          <w:rFonts w:ascii="Times New Roman" w:hAnsi="Times New Roman"/>
          <w:sz w:val="24"/>
          <w:szCs w:val="24"/>
          <w:lang w:val="uk-UA" w:eastAsia="ru-RU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7" o:title=""/>
          </v:shape>
          <o:OLEObject Type="Embed" ProgID="Word.Picture.8" ShapeID="_x0000_i1025" DrawAspect="Content" ObjectID="_1436014149" r:id="rId8"/>
        </w:objec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24"/>
          <w:lang w:val="uk-UA" w:eastAsia="ru-RU"/>
        </w:rPr>
      </w:pP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sz w:val="16"/>
          <w:szCs w:val="16"/>
          <w:lang w:val="uk-UA" w:eastAsia="ru-RU"/>
        </w:rPr>
      </w:pPr>
      <w:r w:rsidRPr="00E61386">
        <w:rPr>
          <w:rFonts w:ascii="Times New Roman" w:hAnsi="Times New Roman"/>
          <w:sz w:val="16"/>
          <w:szCs w:val="16"/>
          <w:lang w:val="uk-UA" w:eastAsia="ru-RU"/>
        </w:rPr>
        <w:t>У К Р А Ї Н А</w: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ВАСИЛІВСЬКА   РАЙОННА  РАДА</w: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ЗАПОРІЗЬКОЇ ОБЛАСТІ</w: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шостого скликання</w:t>
      </w:r>
    </w:p>
    <w:p w:rsidR="005B072B" w:rsidRDefault="005B072B" w:rsidP="008E23A8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двадцять шоста</w:t>
      </w: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 xml:space="preserve"> сесія</w: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b/>
          <w:lang w:val="uk-UA" w:eastAsia="ru-RU"/>
        </w:rPr>
      </w:pPr>
      <w:r>
        <w:rPr>
          <w:rFonts w:ascii="Times New Roman" w:hAnsi="Times New Roman"/>
          <w:b/>
          <w:lang w:val="uk-UA" w:eastAsia="ru-RU"/>
        </w:rPr>
        <w:t>(позачергова)</w:t>
      </w: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5B072B" w:rsidRPr="00E61386" w:rsidRDefault="005B072B" w:rsidP="00F33135">
      <w:pPr>
        <w:spacing w:after="0" w:line="240" w:lineRule="auto"/>
        <w:ind w:right="-38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b/>
          <w:sz w:val="24"/>
          <w:szCs w:val="24"/>
          <w:lang w:val="uk-UA" w:eastAsia="ru-RU"/>
        </w:rPr>
        <w:t>Р  І  Ш  Е  Н  Н  Я</w:t>
      </w:r>
    </w:p>
    <w:p w:rsidR="005B072B" w:rsidRPr="00E61386" w:rsidRDefault="005B072B" w:rsidP="00F3313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B072B" w:rsidRPr="00E61386" w:rsidRDefault="005B072B" w:rsidP="00F3313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__________2013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р.                                 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                   № _____</w:t>
      </w:r>
    </w:p>
    <w:p w:rsidR="005B072B" w:rsidRDefault="005B072B" w:rsidP="00F33135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5B072B" w:rsidRDefault="005B072B" w:rsidP="008B2BDB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40F40">
        <w:rPr>
          <w:rFonts w:ascii="Times New Roman" w:hAnsi="Times New Roman"/>
          <w:sz w:val="28"/>
          <w:szCs w:val="28"/>
          <w:lang w:val="uk-UA" w:eastAsia="ru-RU"/>
        </w:rPr>
        <w:t>Про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внесення змін до статуту та структури комунального закладу «Фізкультурно-оздоровчий клуб «Таврія» Василівської районної ради Запорізької області</w:t>
      </w:r>
    </w:p>
    <w:p w:rsidR="005B072B" w:rsidRPr="0027033E" w:rsidRDefault="005B072B" w:rsidP="00AB03D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Відповідно до Закону України «Про місцеве самоврядування в Україні», Василівська районна рада </w:t>
      </w:r>
    </w:p>
    <w:p w:rsidR="005B072B" w:rsidRPr="00E61386" w:rsidRDefault="005B072B" w:rsidP="00E716E9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 w:rsidRPr="00E61386">
        <w:rPr>
          <w:rFonts w:ascii="Times New Roman" w:hAnsi="Times New Roman"/>
          <w:sz w:val="28"/>
          <w:szCs w:val="24"/>
          <w:lang w:val="uk-UA" w:eastAsia="ru-RU"/>
        </w:rPr>
        <w:t>ВИРІШИЛА:</w:t>
      </w:r>
    </w:p>
    <w:p w:rsidR="005B072B" w:rsidRPr="00DC179C" w:rsidRDefault="005B072B" w:rsidP="000847CF">
      <w:pPr>
        <w:pStyle w:val="ListParagraph"/>
        <w:numPr>
          <w:ilvl w:val="0"/>
          <w:numId w:val="1"/>
        </w:numPr>
        <w:spacing w:after="0" w:line="240" w:lineRule="exact"/>
        <w:ind w:left="0" w:firstLine="709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зміни до Статуту комунального закладу «Фізкультурно-оздоровчий клуб «Таврія» </w:t>
      </w:r>
      <w:r w:rsidRPr="00EF77F6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та викласти його у новій редакції</w:t>
      </w:r>
      <w:r>
        <w:rPr>
          <w:rFonts w:ascii="Times New Roman" w:hAnsi="Times New Roman"/>
          <w:sz w:val="28"/>
          <w:szCs w:val="28"/>
          <w:lang w:val="uk-UA" w:eastAsia="ru-RU"/>
        </w:rPr>
        <w:t>.(додається)</w:t>
      </w:r>
    </w:p>
    <w:p w:rsidR="005B072B" w:rsidRPr="00CF4607" w:rsidRDefault="005B072B" w:rsidP="00DC179C">
      <w:pPr>
        <w:pStyle w:val="ListParagraph"/>
        <w:numPr>
          <w:ilvl w:val="0"/>
          <w:numId w:val="1"/>
        </w:numPr>
        <w:spacing w:after="0" w:line="240" w:lineRule="exact"/>
        <w:ind w:left="0" w:firstLine="709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структуру комунального закладу «Фізкультурно-оздоровчий клуб «Таврія» </w:t>
      </w:r>
      <w:r w:rsidRPr="00EF77F6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>. (додається)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B072B" w:rsidRDefault="005B072B" w:rsidP="000847CF">
      <w:pPr>
        <w:pStyle w:val="ListParagraph"/>
        <w:numPr>
          <w:ilvl w:val="0"/>
          <w:numId w:val="1"/>
        </w:numPr>
        <w:spacing w:line="24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Відділу освіти, молоді та спорту Василівської районної державної адміністрації та комунальному закладу «Фізкультурно-оздоровчий клуб «Таврія» провести необхідні дії пов’язані із приведенням структури, штатного розпису, порядку фінансування Дніпрорудненської  Дитячо-юнацької спортивної школи «Гірник» у відповідність до установчих документів визначених п. 1,2 даного рішення. </w:t>
      </w:r>
    </w:p>
    <w:p w:rsidR="005B072B" w:rsidRPr="00507FDF" w:rsidRDefault="005B072B" w:rsidP="000847CF">
      <w:pPr>
        <w:pStyle w:val="ListParagraph"/>
        <w:numPr>
          <w:ilvl w:val="0"/>
          <w:numId w:val="1"/>
        </w:numPr>
        <w:spacing w:after="0" w:line="240" w:lineRule="exact"/>
        <w:ind w:left="0" w:firstLine="709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Голові комунального закладу «Фізкультурно-оздоровчий клуб «Таврія» </w:t>
      </w:r>
      <w:r w:rsidRPr="00EF77F6">
        <w:rPr>
          <w:rFonts w:ascii="Times New Roman" w:hAnsi="Times New Roman"/>
          <w:sz w:val="28"/>
          <w:szCs w:val="28"/>
          <w:lang w:val="uk-UA"/>
        </w:rPr>
        <w:t>Василівської районної ради Запорізької області здійснити необхідні дії щодо реєстрації Статуту в установленому законом порядку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5B072B" w:rsidRPr="00507FDF" w:rsidRDefault="005B072B" w:rsidP="000847CF">
      <w:pPr>
        <w:pStyle w:val="ListParagraph"/>
        <w:numPr>
          <w:ilvl w:val="0"/>
          <w:numId w:val="1"/>
        </w:numPr>
        <w:spacing w:after="0" w:line="240" w:lineRule="exact"/>
        <w:ind w:left="0" w:firstLine="709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Вважати таким, що втратив чинність п.3 рішення восьмої (позачергової) сесії №12 від 23 грудня 2003р. та рішення дев’ятої сесії №12 від 25 листопада 2011р. </w:t>
      </w:r>
    </w:p>
    <w:p w:rsidR="005B072B" w:rsidRPr="00507FDF" w:rsidRDefault="005B072B" w:rsidP="000847CF">
      <w:pPr>
        <w:pStyle w:val="ListParagraph"/>
        <w:spacing w:line="240" w:lineRule="exact"/>
        <w:rPr>
          <w:rFonts w:ascii="Times New Roman" w:hAnsi="Times New Roman"/>
          <w:i/>
          <w:sz w:val="28"/>
          <w:szCs w:val="28"/>
          <w:lang w:val="uk-UA" w:eastAsia="ru-RU"/>
        </w:rPr>
      </w:pPr>
    </w:p>
    <w:p w:rsidR="005B072B" w:rsidRPr="00E61386" w:rsidRDefault="005B072B" w:rsidP="00E716E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E61386">
        <w:rPr>
          <w:rFonts w:ascii="Times New Roman" w:hAnsi="Times New Roman"/>
          <w:sz w:val="28"/>
          <w:szCs w:val="24"/>
          <w:lang w:val="uk-UA" w:eastAsia="ru-RU"/>
        </w:rPr>
        <w:t>Голова районної ради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  <w:t xml:space="preserve"> 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>Д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>.</w:t>
      </w:r>
      <w:r>
        <w:rPr>
          <w:rFonts w:ascii="Times New Roman" w:hAnsi="Times New Roman"/>
          <w:sz w:val="28"/>
          <w:szCs w:val="24"/>
          <w:lang w:val="uk-UA" w:eastAsia="ru-RU"/>
        </w:rPr>
        <w:t>С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>.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Калінін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:rsidR="005B072B" w:rsidRPr="00E61386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Проект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>підготовлений</w:t>
      </w:r>
    </w:p>
    <w:p w:rsidR="005B072B" w:rsidRPr="00E61386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відділом освіти</w:t>
      </w:r>
      <w:r>
        <w:rPr>
          <w:rFonts w:ascii="Times New Roman" w:hAnsi="Times New Roman"/>
          <w:sz w:val="24"/>
          <w:szCs w:val="24"/>
          <w:lang w:val="uk-UA" w:eastAsia="ru-RU"/>
        </w:rPr>
        <w:t>, молоді та спорту</w:t>
      </w:r>
    </w:p>
    <w:p w:rsidR="005B072B" w:rsidRPr="00E61386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райдержадміністрації</w:t>
      </w:r>
    </w:p>
    <w:p w:rsidR="005B072B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B072B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В.о.начальника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>відділу освіти</w:t>
      </w:r>
      <w:r>
        <w:rPr>
          <w:rFonts w:ascii="Times New Roman" w:hAnsi="Times New Roman"/>
          <w:sz w:val="24"/>
          <w:szCs w:val="24"/>
          <w:lang w:val="uk-UA" w:eastAsia="ru-RU"/>
        </w:rPr>
        <w:t>,</w:t>
      </w:r>
    </w:p>
    <w:p w:rsidR="005B072B" w:rsidRPr="00E61386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молоді та спорту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райдержадміністрації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Т.О. Сергеева</w:t>
      </w:r>
    </w:p>
    <w:p w:rsidR="005B072B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B072B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Аркуш погодження додається.</w:t>
      </w:r>
    </w:p>
    <w:p w:rsidR="005B072B" w:rsidRDefault="005B072B" w:rsidP="00E716E9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5B072B" w:rsidRPr="00881630" w:rsidRDefault="005B072B" w:rsidP="00F33135">
      <w:pPr>
        <w:pStyle w:val="BodyText"/>
        <w:spacing w:after="0"/>
        <w:jc w:val="center"/>
      </w:pPr>
      <w:r w:rsidRPr="00881630">
        <w:t>Пояснювальна записка</w:t>
      </w:r>
    </w:p>
    <w:p w:rsidR="005B072B" w:rsidRDefault="005B072B" w:rsidP="00F33135">
      <w:pPr>
        <w:pStyle w:val="BodyText"/>
        <w:spacing w:after="0"/>
        <w:jc w:val="center"/>
      </w:pPr>
      <w:r w:rsidRPr="00881630">
        <w:t>до проекту рішення районної ради</w:t>
      </w:r>
    </w:p>
    <w:p w:rsidR="005B072B" w:rsidRPr="000028BB" w:rsidRDefault="005B072B" w:rsidP="00AE4E6C">
      <w:pPr>
        <w:spacing w:line="240" w:lineRule="auto"/>
        <w:jc w:val="both"/>
        <w:rPr>
          <w:sz w:val="28"/>
          <w:szCs w:val="28"/>
          <w:lang w:val="uk-UA"/>
        </w:rPr>
      </w:pPr>
      <w:r w:rsidRPr="00D40F40">
        <w:rPr>
          <w:rFonts w:ascii="Times New Roman" w:hAnsi="Times New Roman"/>
          <w:sz w:val="28"/>
          <w:szCs w:val="28"/>
          <w:lang w:val="uk-UA" w:eastAsia="ru-RU"/>
        </w:rPr>
        <w:t>Про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внесення змін до статут та структури комунального закладу «Фізкультурно-оздоровчий клуб «Таврія» Василівської районної ради Запорізької області</w:t>
      </w:r>
    </w:p>
    <w:p w:rsidR="005B072B" w:rsidRDefault="005B072B" w:rsidP="00D625F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81630">
        <w:rPr>
          <w:rFonts w:ascii="Times New Roman" w:hAnsi="Times New Roman"/>
          <w:sz w:val="28"/>
          <w:szCs w:val="28"/>
          <w:lang w:val="uk-UA"/>
        </w:rPr>
        <w:t>Даний проект рішення розроблено згідно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>в зв’язку з оптимізацією галузі спорту у Василівському районі та приведення порядку фінансування, штатного розпису у відповідність до установчих документів. Та з метою раціонального використання видатків на утримання комунального закладу «Фізкультурно-оздоровчий клуб «Таврія».</w:t>
      </w:r>
    </w:p>
    <w:p w:rsidR="005B072B" w:rsidRDefault="005B072B" w:rsidP="008E23A8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072B" w:rsidRPr="008E23A8" w:rsidRDefault="005B072B" w:rsidP="008E23A8">
      <w:pPr>
        <w:ind w:firstLine="708"/>
        <w:jc w:val="both"/>
        <w:rPr>
          <w:lang w:val="uk-UA"/>
        </w:rPr>
      </w:pPr>
    </w:p>
    <w:p w:rsidR="005B072B" w:rsidRDefault="005B072B" w:rsidP="00F33135">
      <w:pPr>
        <w:rPr>
          <w:rFonts w:ascii="Times New Roman" w:hAnsi="Times New Roman"/>
          <w:sz w:val="28"/>
          <w:szCs w:val="28"/>
          <w:lang w:val="uk-UA"/>
        </w:rPr>
      </w:pPr>
    </w:p>
    <w:p w:rsidR="005B072B" w:rsidRDefault="005B072B" w:rsidP="000078C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В.о.начальника </w:t>
      </w:r>
      <w:r w:rsidRPr="00881630">
        <w:rPr>
          <w:rFonts w:ascii="Times New Roman" w:hAnsi="Times New Roman"/>
          <w:sz w:val="28"/>
          <w:szCs w:val="28"/>
          <w:lang w:val="uk-UA"/>
        </w:rPr>
        <w:t>відділу освіти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молоді та спорту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Василівської</w:t>
      </w:r>
    </w:p>
    <w:p w:rsidR="005B072B" w:rsidRPr="00881630" w:rsidRDefault="005B072B" w:rsidP="000078C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881630">
        <w:rPr>
          <w:rFonts w:ascii="Times New Roman" w:hAnsi="Times New Roman"/>
          <w:sz w:val="28"/>
          <w:szCs w:val="28"/>
          <w:lang w:val="uk-UA"/>
        </w:rPr>
        <w:t xml:space="preserve">райдержадміністрації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Т.О. Сергеева</w:t>
      </w:r>
    </w:p>
    <w:p w:rsidR="005B072B" w:rsidRPr="00881630" w:rsidRDefault="005B072B" w:rsidP="00F33135">
      <w:pPr>
        <w:pStyle w:val="BodyText"/>
        <w:spacing w:after="0"/>
      </w:pPr>
    </w:p>
    <w:sectPr w:rsidR="005B072B" w:rsidRPr="00881630" w:rsidSect="000078C8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2B" w:rsidRDefault="005B072B" w:rsidP="000452D8">
      <w:pPr>
        <w:spacing w:after="0" w:line="240" w:lineRule="auto"/>
      </w:pPr>
      <w:r>
        <w:separator/>
      </w:r>
    </w:p>
  </w:endnote>
  <w:endnote w:type="continuationSeparator" w:id="0">
    <w:p w:rsidR="005B072B" w:rsidRDefault="005B072B" w:rsidP="00045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2B" w:rsidRDefault="005B072B" w:rsidP="000452D8">
      <w:pPr>
        <w:spacing w:after="0" w:line="240" w:lineRule="auto"/>
      </w:pPr>
      <w:r>
        <w:separator/>
      </w:r>
    </w:p>
  </w:footnote>
  <w:footnote w:type="continuationSeparator" w:id="0">
    <w:p w:rsidR="005B072B" w:rsidRDefault="005B072B" w:rsidP="00045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72B" w:rsidRPr="000452D8" w:rsidRDefault="005B072B" w:rsidP="000452D8">
    <w:pPr>
      <w:pStyle w:val="Header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03EC"/>
    <w:multiLevelType w:val="hybridMultilevel"/>
    <w:tmpl w:val="6A12CC70"/>
    <w:lvl w:ilvl="0" w:tplc="EFCE36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8A3"/>
    <w:rsid w:val="000028BB"/>
    <w:rsid w:val="000078C8"/>
    <w:rsid w:val="00026EE9"/>
    <w:rsid w:val="00040828"/>
    <w:rsid w:val="000452D8"/>
    <w:rsid w:val="00063EA5"/>
    <w:rsid w:val="000847CF"/>
    <w:rsid w:val="0008515C"/>
    <w:rsid w:val="000A626A"/>
    <w:rsid w:val="000B3070"/>
    <w:rsid w:val="000F5886"/>
    <w:rsid w:val="00190B03"/>
    <w:rsid w:val="00195083"/>
    <w:rsid w:val="00196F78"/>
    <w:rsid w:val="001D0D61"/>
    <w:rsid w:val="001D6731"/>
    <w:rsid w:val="001F58B6"/>
    <w:rsid w:val="00230F51"/>
    <w:rsid w:val="0025158D"/>
    <w:rsid w:val="00252994"/>
    <w:rsid w:val="00261884"/>
    <w:rsid w:val="0027033E"/>
    <w:rsid w:val="0029618F"/>
    <w:rsid w:val="002F2711"/>
    <w:rsid w:val="003920B5"/>
    <w:rsid w:val="003F41C3"/>
    <w:rsid w:val="00413709"/>
    <w:rsid w:val="00431FB1"/>
    <w:rsid w:val="004B0F51"/>
    <w:rsid w:val="00507FDF"/>
    <w:rsid w:val="005A5B4A"/>
    <w:rsid w:val="005B072B"/>
    <w:rsid w:val="005D1C72"/>
    <w:rsid w:val="005F0EAB"/>
    <w:rsid w:val="005F7462"/>
    <w:rsid w:val="00602DDE"/>
    <w:rsid w:val="0065663E"/>
    <w:rsid w:val="006C3B01"/>
    <w:rsid w:val="00711627"/>
    <w:rsid w:val="00736FCA"/>
    <w:rsid w:val="007636B7"/>
    <w:rsid w:val="007A1B99"/>
    <w:rsid w:val="007D4784"/>
    <w:rsid w:val="00831A57"/>
    <w:rsid w:val="00844CA2"/>
    <w:rsid w:val="00875B31"/>
    <w:rsid w:val="00881630"/>
    <w:rsid w:val="008B2BDB"/>
    <w:rsid w:val="008C158C"/>
    <w:rsid w:val="008C1DDB"/>
    <w:rsid w:val="008E23A8"/>
    <w:rsid w:val="009000A6"/>
    <w:rsid w:val="00916818"/>
    <w:rsid w:val="009871FC"/>
    <w:rsid w:val="009A5159"/>
    <w:rsid w:val="00A34743"/>
    <w:rsid w:val="00A85F91"/>
    <w:rsid w:val="00A90129"/>
    <w:rsid w:val="00AB03DD"/>
    <w:rsid w:val="00AC43D9"/>
    <w:rsid w:val="00AE4E6C"/>
    <w:rsid w:val="00AF5CE7"/>
    <w:rsid w:val="00B64527"/>
    <w:rsid w:val="00B82B43"/>
    <w:rsid w:val="00BB502C"/>
    <w:rsid w:val="00BD1E8E"/>
    <w:rsid w:val="00BF09DA"/>
    <w:rsid w:val="00C028A3"/>
    <w:rsid w:val="00C45CDF"/>
    <w:rsid w:val="00C538FF"/>
    <w:rsid w:val="00CF0A62"/>
    <w:rsid w:val="00CF4607"/>
    <w:rsid w:val="00CF5AEF"/>
    <w:rsid w:val="00D3368A"/>
    <w:rsid w:val="00D40F40"/>
    <w:rsid w:val="00D625F5"/>
    <w:rsid w:val="00D958AE"/>
    <w:rsid w:val="00DC179C"/>
    <w:rsid w:val="00E43573"/>
    <w:rsid w:val="00E51676"/>
    <w:rsid w:val="00E61386"/>
    <w:rsid w:val="00E66A7F"/>
    <w:rsid w:val="00E716E9"/>
    <w:rsid w:val="00E92E50"/>
    <w:rsid w:val="00EA66EC"/>
    <w:rsid w:val="00EF77F6"/>
    <w:rsid w:val="00F33135"/>
    <w:rsid w:val="00F73480"/>
    <w:rsid w:val="00FC2B4C"/>
    <w:rsid w:val="00FC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33135"/>
    <w:pPr>
      <w:spacing w:after="120" w:line="240" w:lineRule="auto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3313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HTMLPreformatted">
    <w:name w:val="HTML Preformatted"/>
    <w:basedOn w:val="Normal"/>
    <w:link w:val="HTMLPreformattedChar"/>
    <w:uiPriority w:val="99"/>
    <w:rsid w:val="00296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9618F"/>
    <w:rPr>
      <w:rFonts w:ascii="Courier New" w:hAnsi="Courier New" w:cs="Courier New"/>
      <w:sz w:val="20"/>
      <w:szCs w:val="20"/>
      <w:lang w:eastAsia="ru-RU"/>
    </w:rPr>
  </w:style>
  <w:style w:type="paragraph" w:customStyle="1" w:styleId="a">
    <w:name w:val="Знак Знак Знак Знак Знак Знак Знак Знак"/>
    <w:basedOn w:val="Normal"/>
    <w:uiPriority w:val="99"/>
    <w:rsid w:val="0029618F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customStyle="1" w:styleId="CharChar">
    <w:name w:val="Char Знак Знак Char"/>
    <w:basedOn w:val="Normal"/>
    <w:uiPriority w:val="99"/>
    <w:rsid w:val="0029618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1D0D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45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2D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045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2D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32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647</TotalTime>
  <Pages>2</Pages>
  <Words>403</Words>
  <Characters>2300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Джуган</dc:creator>
  <cp:keywords/>
  <dc:description/>
  <cp:lastModifiedBy>Олег</cp:lastModifiedBy>
  <cp:revision>18</cp:revision>
  <cp:lastPrinted>2013-07-22T08:50:00Z</cp:lastPrinted>
  <dcterms:created xsi:type="dcterms:W3CDTF">2013-07-04T12:19:00Z</dcterms:created>
  <dcterms:modified xsi:type="dcterms:W3CDTF">2013-07-22T13:03:00Z</dcterms:modified>
</cp:coreProperties>
</file>